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B6B5" w14:textId="77777777" w:rsidR="00CE7879" w:rsidRDefault="00CE7879" w:rsidP="00CE78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ALYNGTON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68AB0CF3" w14:textId="77777777" w:rsidR="00CE7879" w:rsidRDefault="00CE7879" w:rsidP="00CE78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Esquire.</w:t>
      </w:r>
    </w:p>
    <w:p w14:paraId="051CC642" w14:textId="77777777" w:rsidR="00CE7879" w:rsidRDefault="00CE7879" w:rsidP="00CE78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EE8EBE" w14:textId="77777777" w:rsidR="00CE7879" w:rsidRDefault="00CE7879" w:rsidP="00CE78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E6F4C7" w14:textId="77777777" w:rsidR="00CE7879" w:rsidRDefault="00CE7879" w:rsidP="00CE78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trespass and taking against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Tapilton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3C494365" w14:textId="77777777" w:rsidR="00CE7879" w:rsidRDefault="00CE7879" w:rsidP="00CE78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Hethersett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Norfolk(q.v.).</w:t>
      </w:r>
    </w:p>
    <w:p w14:paraId="61AB5002" w14:textId="77777777" w:rsidR="00CE7879" w:rsidRDefault="00CE7879" w:rsidP="00CE78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2522F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4294029" w14:textId="77777777" w:rsidR="00CE7879" w:rsidRDefault="00CE7879" w:rsidP="00CE78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8F19CB" w14:textId="77777777" w:rsidR="00CE7879" w:rsidRDefault="00CE7879" w:rsidP="00CE78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DD63BA" w14:textId="77777777" w:rsidR="00CE7879" w:rsidRDefault="00CE7879" w:rsidP="00CE78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2022</w:t>
      </w:r>
    </w:p>
    <w:p w14:paraId="5C034367" w14:textId="4BDA1F30" w:rsidR="00BA00A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EB6270" w14:textId="77777777" w:rsidR="00852377" w:rsidRPr="00EB3209" w:rsidRDefault="0085237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852377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8D2FD" w14:textId="77777777" w:rsidR="00CE7879" w:rsidRDefault="00CE7879" w:rsidP="009139A6">
      <w:r>
        <w:separator/>
      </w:r>
    </w:p>
  </w:endnote>
  <w:endnote w:type="continuationSeparator" w:id="0">
    <w:p w14:paraId="023BCAAE" w14:textId="77777777" w:rsidR="00CE7879" w:rsidRDefault="00CE78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A5C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C2D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B7A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D9E50" w14:textId="77777777" w:rsidR="00CE7879" w:rsidRDefault="00CE7879" w:rsidP="009139A6">
      <w:r>
        <w:separator/>
      </w:r>
    </w:p>
  </w:footnote>
  <w:footnote w:type="continuationSeparator" w:id="0">
    <w:p w14:paraId="519F5989" w14:textId="77777777" w:rsidR="00CE7879" w:rsidRDefault="00CE78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6E7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1A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C91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879"/>
    <w:rsid w:val="000666E0"/>
    <w:rsid w:val="002510B7"/>
    <w:rsid w:val="005C130B"/>
    <w:rsid w:val="00826F5C"/>
    <w:rsid w:val="00852377"/>
    <w:rsid w:val="009139A6"/>
    <w:rsid w:val="009448BB"/>
    <w:rsid w:val="00A3176C"/>
    <w:rsid w:val="00AE65F8"/>
    <w:rsid w:val="00BA00AB"/>
    <w:rsid w:val="00CB4ED9"/>
    <w:rsid w:val="00CE787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03AB7"/>
  <w15:chartTrackingRefBased/>
  <w15:docId w15:val="{7C7EA9F4-8235-49DB-9B47-AB90D8911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CE787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2022-04-24T11:35:00Z</dcterms:created>
  <dcterms:modified xsi:type="dcterms:W3CDTF">2022-04-24T11:36:00Z</dcterms:modified>
</cp:coreProperties>
</file>